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7838DCC8"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216F5C">
        <w:rPr>
          <w:b/>
          <w:i/>
          <w:noProof/>
          <w:sz w:val="28"/>
        </w:rPr>
        <w:tab/>
        <w:t>S3-230678</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00F2" w:rsidR="001E41F3" w:rsidRPr="00410371" w:rsidRDefault="009F7FB6" w:rsidP="00E13F3D">
            <w:pPr>
              <w:pStyle w:val="CRCoverPage"/>
              <w:spacing w:after="0"/>
              <w:jc w:val="right"/>
              <w:rPr>
                <w:b/>
                <w:noProof/>
                <w:sz w:val="28"/>
              </w:rPr>
            </w:pPr>
            <w:r>
              <w:rPr>
                <w:b/>
                <w:noProof/>
                <w:sz w:val="28"/>
              </w:rPr>
              <w:t>33.512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061AD" w:rsidR="001E41F3" w:rsidRPr="00216F5C" w:rsidRDefault="00216F5C" w:rsidP="00547111">
            <w:pPr>
              <w:pStyle w:val="CRCoverPage"/>
              <w:spacing w:after="0"/>
              <w:rPr>
                <w:b/>
                <w:noProof/>
                <w:sz w:val="28"/>
                <w:szCs w:val="28"/>
              </w:rPr>
            </w:pPr>
            <w:r>
              <w:rPr>
                <w:b/>
                <w:sz w:val="28"/>
                <w:szCs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A8F5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3838F" w:rsidR="001E41F3" w:rsidRPr="00410371" w:rsidRDefault="005B647A">
            <w:pPr>
              <w:pStyle w:val="CRCoverPage"/>
              <w:spacing w:after="0"/>
              <w:jc w:val="center"/>
              <w:rPr>
                <w:noProof/>
                <w:sz w:val="28"/>
              </w:rPr>
            </w:pPr>
            <w:r>
              <w:rPr>
                <w:noProof/>
                <w:sz w:val="28"/>
              </w:rPr>
              <w:t>17.3</w:t>
            </w:r>
            <w:r w:rsidR="00AC170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69DEE" w:rsidR="00F25D98" w:rsidRDefault="00AC1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B647A" w14:paraId="58300953" w14:textId="77777777" w:rsidTr="00547111">
        <w:tc>
          <w:tcPr>
            <w:tcW w:w="1843" w:type="dxa"/>
            <w:tcBorders>
              <w:top w:val="single" w:sz="4" w:space="0" w:color="auto"/>
              <w:left w:val="single" w:sz="4" w:space="0" w:color="auto"/>
            </w:tcBorders>
          </w:tcPr>
          <w:p w14:paraId="05B2F3A2" w14:textId="77777777" w:rsidR="005B647A" w:rsidRDefault="005B647A" w:rsidP="005B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C8D2D" w:rsidR="005B647A" w:rsidRDefault="005B647A" w:rsidP="005B647A">
            <w:pPr>
              <w:pStyle w:val="CRCoverPage"/>
              <w:spacing w:after="0"/>
              <w:ind w:left="100"/>
              <w:rPr>
                <w:noProof/>
              </w:rPr>
            </w:pPr>
            <w:r>
              <w:rPr>
                <w:lang w:eastAsia="zh-CN"/>
              </w:rPr>
              <w:t>New SCAS test on valid UE security capability encoding while AS security establishment</w:t>
            </w:r>
          </w:p>
        </w:tc>
      </w:tr>
      <w:tr w:rsidR="005B647A" w14:paraId="05C08479" w14:textId="77777777" w:rsidTr="00547111">
        <w:tc>
          <w:tcPr>
            <w:tcW w:w="1843" w:type="dxa"/>
            <w:tcBorders>
              <w:left w:val="single" w:sz="4" w:space="0" w:color="auto"/>
            </w:tcBorders>
          </w:tcPr>
          <w:p w14:paraId="45E29F53"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22071BC1" w14:textId="77777777" w:rsidR="005B647A" w:rsidRDefault="005B647A" w:rsidP="005B647A">
            <w:pPr>
              <w:pStyle w:val="CRCoverPage"/>
              <w:spacing w:after="0"/>
              <w:rPr>
                <w:noProof/>
                <w:sz w:val="8"/>
                <w:szCs w:val="8"/>
              </w:rPr>
            </w:pPr>
          </w:p>
        </w:tc>
      </w:tr>
      <w:tr w:rsidR="005B647A" w14:paraId="46D5D7C2" w14:textId="77777777" w:rsidTr="00547111">
        <w:tc>
          <w:tcPr>
            <w:tcW w:w="1843" w:type="dxa"/>
            <w:tcBorders>
              <w:left w:val="single" w:sz="4" w:space="0" w:color="auto"/>
            </w:tcBorders>
          </w:tcPr>
          <w:p w14:paraId="45A6C2C4" w14:textId="77777777" w:rsidR="005B647A" w:rsidRDefault="005B647A" w:rsidP="005B64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95FE" w:rsidR="005B647A" w:rsidRDefault="005B647A" w:rsidP="005B647A">
            <w:pPr>
              <w:pStyle w:val="CRCoverPage"/>
              <w:spacing w:after="0"/>
              <w:ind w:left="100"/>
              <w:rPr>
                <w:noProof/>
              </w:rPr>
            </w:pPr>
            <w:r>
              <w:t>Federal Office for Information Security (BSI)</w:t>
            </w:r>
            <w:r w:rsidRPr="00C33293">
              <w:t>, Deutsche Telekom</w:t>
            </w:r>
          </w:p>
        </w:tc>
      </w:tr>
      <w:tr w:rsidR="005B647A" w14:paraId="4196B218" w14:textId="77777777" w:rsidTr="00547111">
        <w:tc>
          <w:tcPr>
            <w:tcW w:w="1843" w:type="dxa"/>
            <w:tcBorders>
              <w:left w:val="single" w:sz="4" w:space="0" w:color="auto"/>
            </w:tcBorders>
          </w:tcPr>
          <w:p w14:paraId="14C300BA" w14:textId="77777777" w:rsidR="005B647A" w:rsidRDefault="005B647A" w:rsidP="005B64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5B647A" w:rsidRDefault="005B647A" w:rsidP="005B647A">
            <w:pPr>
              <w:pStyle w:val="CRCoverPage"/>
              <w:spacing w:after="0"/>
              <w:ind w:left="100"/>
              <w:rPr>
                <w:noProof/>
              </w:rPr>
            </w:pPr>
            <w:r>
              <w:t>S3</w:t>
            </w:r>
          </w:p>
        </w:tc>
      </w:tr>
      <w:tr w:rsidR="005B647A" w14:paraId="76303739" w14:textId="77777777" w:rsidTr="00547111">
        <w:tc>
          <w:tcPr>
            <w:tcW w:w="1843" w:type="dxa"/>
            <w:tcBorders>
              <w:left w:val="single" w:sz="4" w:space="0" w:color="auto"/>
            </w:tcBorders>
          </w:tcPr>
          <w:p w14:paraId="4D3B1657"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6ED4D65A" w14:textId="77777777" w:rsidR="005B647A" w:rsidRDefault="005B647A" w:rsidP="005B647A">
            <w:pPr>
              <w:pStyle w:val="CRCoverPage"/>
              <w:spacing w:after="0"/>
              <w:rPr>
                <w:noProof/>
                <w:sz w:val="8"/>
                <w:szCs w:val="8"/>
              </w:rPr>
            </w:pPr>
          </w:p>
        </w:tc>
      </w:tr>
      <w:tr w:rsidR="005B647A" w14:paraId="50563E52" w14:textId="77777777" w:rsidTr="00547111">
        <w:tc>
          <w:tcPr>
            <w:tcW w:w="1843" w:type="dxa"/>
            <w:tcBorders>
              <w:left w:val="single" w:sz="4" w:space="0" w:color="auto"/>
            </w:tcBorders>
          </w:tcPr>
          <w:p w14:paraId="32C381B7" w14:textId="77777777" w:rsidR="005B647A" w:rsidRDefault="005B647A" w:rsidP="005B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5B647A" w:rsidRDefault="005B647A" w:rsidP="005B647A">
            <w:pPr>
              <w:pStyle w:val="CRCoverPage"/>
              <w:spacing w:after="0"/>
              <w:ind w:left="100"/>
              <w:rPr>
                <w:noProof/>
              </w:rPr>
            </w:pPr>
            <w:r>
              <w:rPr>
                <w:noProof/>
              </w:rPr>
              <w:t>eSCAS_5G</w:t>
            </w:r>
          </w:p>
        </w:tc>
        <w:tc>
          <w:tcPr>
            <w:tcW w:w="567" w:type="dxa"/>
            <w:tcBorders>
              <w:left w:val="nil"/>
            </w:tcBorders>
          </w:tcPr>
          <w:p w14:paraId="61A86BCF" w14:textId="77777777" w:rsidR="005B647A" w:rsidRDefault="005B647A" w:rsidP="005B647A">
            <w:pPr>
              <w:pStyle w:val="CRCoverPage"/>
              <w:spacing w:after="0"/>
              <w:ind w:right="100"/>
              <w:rPr>
                <w:noProof/>
              </w:rPr>
            </w:pPr>
          </w:p>
        </w:tc>
        <w:tc>
          <w:tcPr>
            <w:tcW w:w="1417" w:type="dxa"/>
            <w:gridSpan w:val="3"/>
            <w:tcBorders>
              <w:left w:val="nil"/>
            </w:tcBorders>
          </w:tcPr>
          <w:p w14:paraId="153CBFB1" w14:textId="77777777" w:rsidR="005B647A" w:rsidRDefault="005B647A" w:rsidP="005B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16D36" w:rsidR="005B647A" w:rsidRDefault="005B647A" w:rsidP="005B647A">
            <w:pPr>
              <w:pStyle w:val="CRCoverPage"/>
              <w:spacing w:after="0"/>
              <w:ind w:left="100"/>
              <w:rPr>
                <w:noProof/>
              </w:rPr>
            </w:pPr>
            <w:r>
              <w:t>2023-02-09</w:t>
            </w:r>
          </w:p>
        </w:tc>
      </w:tr>
      <w:tr w:rsidR="005B647A" w14:paraId="690C7843" w14:textId="77777777" w:rsidTr="00547111">
        <w:tc>
          <w:tcPr>
            <w:tcW w:w="1843" w:type="dxa"/>
            <w:tcBorders>
              <w:left w:val="single" w:sz="4" w:space="0" w:color="auto"/>
            </w:tcBorders>
          </w:tcPr>
          <w:p w14:paraId="17A1A642" w14:textId="77777777" w:rsidR="005B647A" w:rsidRDefault="005B647A" w:rsidP="005B647A">
            <w:pPr>
              <w:pStyle w:val="CRCoverPage"/>
              <w:spacing w:after="0"/>
              <w:rPr>
                <w:b/>
                <w:i/>
                <w:noProof/>
                <w:sz w:val="8"/>
                <w:szCs w:val="8"/>
              </w:rPr>
            </w:pPr>
          </w:p>
        </w:tc>
        <w:tc>
          <w:tcPr>
            <w:tcW w:w="1986" w:type="dxa"/>
            <w:gridSpan w:val="4"/>
          </w:tcPr>
          <w:p w14:paraId="2F73FCFB" w14:textId="77777777" w:rsidR="005B647A" w:rsidRDefault="005B647A" w:rsidP="005B647A">
            <w:pPr>
              <w:pStyle w:val="CRCoverPage"/>
              <w:spacing w:after="0"/>
              <w:rPr>
                <w:noProof/>
                <w:sz w:val="8"/>
                <w:szCs w:val="8"/>
              </w:rPr>
            </w:pPr>
          </w:p>
        </w:tc>
        <w:tc>
          <w:tcPr>
            <w:tcW w:w="2267" w:type="dxa"/>
            <w:gridSpan w:val="2"/>
          </w:tcPr>
          <w:p w14:paraId="0FBCFC35" w14:textId="77777777" w:rsidR="005B647A" w:rsidRDefault="005B647A" w:rsidP="005B647A">
            <w:pPr>
              <w:pStyle w:val="CRCoverPage"/>
              <w:spacing w:after="0"/>
              <w:rPr>
                <w:noProof/>
                <w:sz w:val="8"/>
                <w:szCs w:val="8"/>
              </w:rPr>
            </w:pPr>
          </w:p>
        </w:tc>
        <w:tc>
          <w:tcPr>
            <w:tcW w:w="1417" w:type="dxa"/>
            <w:gridSpan w:val="3"/>
          </w:tcPr>
          <w:p w14:paraId="60243A9E" w14:textId="77777777" w:rsidR="005B647A" w:rsidRDefault="005B647A" w:rsidP="005B647A">
            <w:pPr>
              <w:pStyle w:val="CRCoverPage"/>
              <w:spacing w:after="0"/>
              <w:rPr>
                <w:noProof/>
                <w:sz w:val="8"/>
                <w:szCs w:val="8"/>
              </w:rPr>
            </w:pPr>
          </w:p>
        </w:tc>
        <w:tc>
          <w:tcPr>
            <w:tcW w:w="2127" w:type="dxa"/>
            <w:tcBorders>
              <w:right w:val="single" w:sz="4" w:space="0" w:color="auto"/>
            </w:tcBorders>
          </w:tcPr>
          <w:p w14:paraId="68E9B688" w14:textId="77777777" w:rsidR="005B647A" w:rsidRDefault="005B647A" w:rsidP="005B647A">
            <w:pPr>
              <w:pStyle w:val="CRCoverPage"/>
              <w:spacing w:after="0"/>
              <w:rPr>
                <w:noProof/>
                <w:sz w:val="8"/>
                <w:szCs w:val="8"/>
              </w:rPr>
            </w:pPr>
          </w:p>
        </w:tc>
      </w:tr>
      <w:tr w:rsidR="005B647A" w14:paraId="13D4AF59" w14:textId="77777777" w:rsidTr="00547111">
        <w:trPr>
          <w:cantSplit/>
        </w:trPr>
        <w:tc>
          <w:tcPr>
            <w:tcW w:w="1843" w:type="dxa"/>
            <w:tcBorders>
              <w:left w:val="single" w:sz="4" w:space="0" w:color="auto"/>
            </w:tcBorders>
          </w:tcPr>
          <w:p w14:paraId="1E6EA205" w14:textId="77777777" w:rsidR="005B647A" w:rsidRDefault="005B647A" w:rsidP="005B647A">
            <w:pPr>
              <w:pStyle w:val="CRCoverPage"/>
              <w:tabs>
                <w:tab w:val="right" w:pos="1759"/>
              </w:tabs>
              <w:spacing w:after="0"/>
              <w:rPr>
                <w:b/>
                <w:i/>
                <w:noProof/>
              </w:rPr>
            </w:pPr>
            <w:r>
              <w:rPr>
                <w:b/>
                <w:i/>
                <w:noProof/>
              </w:rPr>
              <w:t>Category:</w:t>
            </w:r>
          </w:p>
        </w:tc>
        <w:tc>
          <w:tcPr>
            <w:tcW w:w="851" w:type="dxa"/>
            <w:shd w:val="pct30" w:color="FFFF00" w:fill="auto"/>
          </w:tcPr>
          <w:p w14:paraId="154A6113" w14:textId="2855A7E7" w:rsidR="005B647A" w:rsidRPr="005B647A" w:rsidRDefault="005B647A" w:rsidP="005B647A">
            <w:pPr>
              <w:pStyle w:val="CRCoverPage"/>
              <w:spacing w:after="0"/>
              <w:ind w:left="100" w:right="-609"/>
              <w:rPr>
                <w:b/>
                <w:noProof/>
              </w:rPr>
            </w:pPr>
            <w:r w:rsidRPr="005B647A">
              <w:rPr>
                <w:b/>
              </w:rPr>
              <w:t>B</w:t>
            </w:r>
          </w:p>
        </w:tc>
        <w:tc>
          <w:tcPr>
            <w:tcW w:w="3402" w:type="dxa"/>
            <w:gridSpan w:val="5"/>
            <w:tcBorders>
              <w:left w:val="nil"/>
            </w:tcBorders>
          </w:tcPr>
          <w:p w14:paraId="617AE5C6" w14:textId="77777777" w:rsidR="005B647A" w:rsidRDefault="005B647A" w:rsidP="005B647A">
            <w:pPr>
              <w:pStyle w:val="CRCoverPage"/>
              <w:spacing w:after="0"/>
              <w:rPr>
                <w:noProof/>
              </w:rPr>
            </w:pPr>
          </w:p>
        </w:tc>
        <w:tc>
          <w:tcPr>
            <w:tcW w:w="1417" w:type="dxa"/>
            <w:gridSpan w:val="3"/>
            <w:tcBorders>
              <w:left w:val="nil"/>
            </w:tcBorders>
          </w:tcPr>
          <w:p w14:paraId="42CDCEE5" w14:textId="77777777" w:rsidR="005B647A" w:rsidRDefault="005B647A" w:rsidP="005B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5B647A" w:rsidRDefault="005B647A" w:rsidP="005B647A">
            <w:pPr>
              <w:pStyle w:val="CRCoverPage"/>
              <w:spacing w:after="0"/>
              <w:ind w:left="100"/>
              <w:rPr>
                <w:noProof/>
              </w:rPr>
            </w:pPr>
            <w:r>
              <w:t>Rel-17</w:t>
            </w:r>
          </w:p>
        </w:tc>
      </w:tr>
      <w:tr w:rsidR="005B647A" w14:paraId="30122F0C" w14:textId="77777777" w:rsidTr="00547111">
        <w:tc>
          <w:tcPr>
            <w:tcW w:w="1843" w:type="dxa"/>
            <w:tcBorders>
              <w:left w:val="single" w:sz="4" w:space="0" w:color="auto"/>
              <w:bottom w:val="single" w:sz="4" w:space="0" w:color="auto"/>
            </w:tcBorders>
          </w:tcPr>
          <w:p w14:paraId="615796D0" w14:textId="77777777" w:rsidR="005B647A" w:rsidRDefault="005B647A" w:rsidP="005B647A">
            <w:pPr>
              <w:pStyle w:val="CRCoverPage"/>
              <w:spacing w:after="0"/>
              <w:rPr>
                <w:b/>
                <w:i/>
                <w:noProof/>
              </w:rPr>
            </w:pPr>
          </w:p>
        </w:tc>
        <w:tc>
          <w:tcPr>
            <w:tcW w:w="4677" w:type="dxa"/>
            <w:gridSpan w:val="8"/>
            <w:tcBorders>
              <w:bottom w:val="single" w:sz="4" w:space="0" w:color="auto"/>
            </w:tcBorders>
          </w:tcPr>
          <w:p w14:paraId="78418D37" w14:textId="77777777" w:rsidR="005B647A" w:rsidRDefault="005B647A" w:rsidP="005B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B647A" w:rsidRDefault="005B647A" w:rsidP="005B64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B647A" w:rsidRPr="007C2097" w:rsidRDefault="005B647A" w:rsidP="005B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647A" w14:paraId="7FBEB8E7" w14:textId="77777777" w:rsidTr="00547111">
        <w:tc>
          <w:tcPr>
            <w:tcW w:w="1843" w:type="dxa"/>
          </w:tcPr>
          <w:p w14:paraId="44A3A604" w14:textId="77777777" w:rsidR="005B647A" w:rsidRDefault="005B647A" w:rsidP="005B647A">
            <w:pPr>
              <w:pStyle w:val="CRCoverPage"/>
              <w:spacing w:after="0"/>
              <w:rPr>
                <w:b/>
                <w:i/>
                <w:noProof/>
                <w:sz w:val="8"/>
                <w:szCs w:val="8"/>
              </w:rPr>
            </w:pPr>
          </w:p>
        </w:tc>
        <w:tc>
          <w:tcPr>
            <w:tcW w:w="7797" w:type="dxa"/>
            <w:gridSpan w:val="10"/>
          </w:tcPr>
          <w:p w14:paraId="5524CC4E" w14:textId="77777777" w:rsidR="005B647A" w:rsidRDefault="005B647A" w:rsidP="005B647A">
            <w:pPr>
              <w:pStyle w:val="CRCoverPage"/>
              <w:spacing w:after="0"/>
              <w:rPr>
                <w:noProof/>
                <w:sz w:val="8"/>
                <w:szCs w:val="8"/>
              </w:rPr>
            </w:pPr>
          </w:p>
        </w:tc>
      </w:tr>
      <w:tr w:rsidR="005B647A" w14:paraId="1256F52C" w14:textId="77777777" w:rsidTr="00547111">
        <w:tc>
          <w:tcPr>
            <w:tcW w:w="2694" w:type="dxa"/>
            <w:gridSpan w:val="2"/>
            <w:tcBorders>
              <w:top w:val="single" w:sz="4" w:space="0" w:color="auto"/>
              <w:left w:val="single" w:sz="4" w:space="0" w:color="auto"/>
            </w:tcBorders>
          </w:tcPr>
          <w:p w14:paraId="52C87DB0" w14:textId="77777777" w:rsidR="005B647A" w:rsidRDefault="005B647A" w:rsidP="005B6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FAB0B" w:rsidR="005B647A" w:rsidRDefault="005B647A" w:rsidP="005B647A">
            <w:pPr>
              <w:pStyle w:val="CRCoverPage"/>
              <w:spacing w:after="0"/>
              <w:ind w:left="100"/>
              <w:rPr>
                <w:noProof/>
              </w:rPr>
            </w:pPr>
            <w:r>
              <w:rPr>
                <w:lang w:eastAsia="zh-CN"/>
              </w:rPr>
              <w:t xml:space="preserve">TS 33.501 states that the UE 5G security capabilities shall be sent to the </w:t>
            </w:r>
            <w:proofErr w:type="spellStart"/>
            <w:r>
              <w:rPr>
                <w:lang w:eastAsia="zh-CN"/>
              </w:rPr>
              <w:t>gNB</w:t>
            </w:r>
            <w:proofErr w:type="spellEnd"/>
            <w:r>
              <w:rPr>
                <w:lang w:eastAsia="zh-CN"/>
              </w:rPr>
              <w:t>/ng-</w:t>
            </w:r>
            <w:proofErr w:type="spellStart"/>
            <w:r>
              <w:rPr>
                <w:lang w:eastAsia="zh-CN"/>
              </w:rPr>
              <w:t>eNB</w:t>
            </w:r>
            <w:proofErr w:type="spellEnd"/>
            <w:r>
              <w:rPr>
                <w:lang w:eastAsia="zh-CN"/>
              </w:rPr>
              <w:t xml:space="preserve"> by the AMF to establish the AS security context. TR 33.926 highlights the risk of invalid encoding of UE security capabilities on the NG interface. There is no SCAS test case yet that tests the correct behaviour of the AMF for the incorporation of the UE 5G security capabilities in the NGAP Context Setup Request.</w:t>
            </w:r>
          </w:p>
        </w:tc>
      </w:tr>
      <w:tr w:rsidR="005B647A" w14:paraId="4CA74D09" w14:textId="77777777" w:rsidTr="00547111">
        <w:tc>
          <w:tcPr>
            <w:tcW w:w="2694" w:type="dxa"/>
            <w:gridSpan w:val="2"/>
            <w:tcBorders>
              <w:left w:val="single" w:sz="4" w:space="0" w:color="auto"/>
            </w:tcBorders>
          </w:tcPr>
          <w:p w14:paraId="2D0866D6"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365DEF04" w14:textId="77777777" w:rsidR="005B647A" w:rsidRDefault="005B647A" w:rsidP="005B647A">
            <w:pPr>
              <w:pStyle w:val="CRCoverPage"/>
              <w:spacing w:after="0"/>
              <w:rPr>
                <w:noProof/>
                <w:sz w:val="8"/>
                <w:szCs w:val="8"/>
              </w:rPr>
            </w:pPr>
          </w:p>
        </w:tc>
      </w:tr>
      <w:tr w:rsidR="005B647A" w14:paraId="21016551" w14:textId="77777777" w:rsidTr="00547111">
        <w:tc>
          <w:tcPr>
            <w:tcW w:w="2694" w:type="dxa"/>
            <w:gridSpan w:val="2"/>
            <w:tcBorders>
              <w:left w:val="single" w:sz="4" w:space="0" w:color="auto"/>
            </w:tcBorders>
          </w:tcPr>
          <w:p w14:paraId="49433147" w14:textId="77777777" w:rsidR="005B647A" w:rsidRDefault="005B647A" w:rsidP="005B6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8BFDC" w:rsidR="005B647A" w:rsidRDefault="005B647A" w:rsidP="005B647A">
            <w:pPr>
              <w:pStyle w:val="CRCoverPage"/>
              <w:spacing w:after="0"/>
              <w:ind w:left="100"/>
              <w:rPr>
                <w:noProof/>
              </w:rPr>
            </w:pPr>
            <w:r>
              <w:rPr>
                <w:rFonts w:cs="Arial"/>
                <w:color w:val="000000"/>
              </w:rPr>
              <w:t>Added test case to verify the correct incorporation of UE 5G security capabilities in the NGAP Context Setup Request.</w:t>
            </w:r>
          </w:p>
        </w:tc>
      </w:tr>
      <w:tr w:rsidR="005B647A" w14:paraId="1F886379" w14:textId="77777777" w:rsidTr="00547111">
        <w:tc>
          <w:tcPr>
            <w:tcW w:w="2694" w:type="dxa"/>
            <w:gridSpan w:val="2"/>
            <w:tcBorders>
              <w:left w:val="single" w:sz="4" w:space="0" w:color="auto"/>
            </w:tcBorders>
          </w:tcPr>
          <w:p w14:paraId="4D989623"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71C4A204" w14:textId="77777777" w:rsidR="005B647A" w:rsidRDefault="005B647A" w:rsidP="005B647A">
            <w:pPr>
              <w:pStyle w:val="CRCoverPage"/>
              <w:spacing w:after="0"/>
              <w:rPr>
                <w:noProof/>
                <w:sz w:val="8"/>
                <w:szCs w:val="8"/>
              </w:rPr>
            </w:pPr>
          </w:p>
        </w:tc>
      </w:tr>
      <w:tr w:rsidR="005B647A" w14:paraId="678D7BF9" w14:textId="77777777" w:rsidTr="00547111">
        <w:tc>
          <w:tcPr>
            <w:tcW w:w="2694" w:type="dxa"/>
            <w:gridSpan w:val="2"/>
            <w:tcBorders>
              <w:left w:val="single" w:sz="4" w:space="0" w:color="auto"/>
              <w:bottom w:val="single" w:sz="4" w:space="0" w:color="auto"/>
            </w:tcBorders>
          </w:tcPr>
          <w:p w14:paraId="4E5CE1B6" w14:textId="77777777" w:rsidR="005B647A" w:rsidRDefault="005B647A" w:rsidP="005B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0AFB7" w:rsidR="005B647A" w:rsidRDefault="005B647A" w:rsidP="005B647A">
            <w:pPr>
              <w:pStyle w:val="CRCoverPage"/>
              <w:spacing w:after="0"/>
              <w:ind w:left="100"/>
              <w:rPr>
                <w:noProof/>
              </w:rPr>
            </w:pPr>
            <w:r>
              <w:t>In the worst case, the AMF implements an incorrect encoding function for the security algorithms used for AS security, resulting in incorrectly negotiated security algorithms on the air interface.</w:t>
            </w:r>
          </w:p>
        </w:tc>
      </w:tr>
      <w:tr w:rsidR="005B647A" w14:paraId="034AF533" w14:textId="77777777" w:rsidTr="00547111">
        <w:tc>
          <w:tcPr>
            <w:tcW w:w="2694" w:type="dxa"/>
            <w:gridSpan w:val="2"/>
          </w:tcPr>
          <w:p w14:paraId="39D9EB5B" w14:textId="77777777" w:rsidR="005B647A" w:rsidRDefault="005B647A" w:rsidP="005B647A">
            <w:pPr>
              <w:pStyle w:val="CRCoverPage"/>
              <w:spacing w:after="0"/>
              <w:rPr>
                <w:b/>
                <w:i/>
                <w:noProof/>
                <w:sz w:val="8"/>
                <w:szCs w:val="8"/>
              </w:rPr>
            </w:pPr>
          </w:p>
        </w:tc>
        <w:tc>
          <w:tcPr>
            <w:tcW w:w="6946" w:type="dxa"/>
            <w:gridSpan w:val="9"/>
          </w:tcPr>
          <w:p w14:paraId="7826CB1C" w14:textId="77777777" w:rsidR="005B647A" w:rsidRDefault="005B647A" w:rsidP="005B647A">
            <w:pPr>
              <w:pStyle w:val="CRCoverPage"/>
              <w:spacing w:after="0"/>
              <w:rPr>
                <w:noProof/>
                <w:sz w:val="8"/>
                <w:szCs w:val="8"/>
              </w:rPr>
            </w:pPr>
          </w:p>
        </w:tc>
      </w:tr>
      <w:tr w:rsidR="005B647A" w14:paraId="6A17D7AC" w14:textId="77777777" w:rsidTr="00547111">
        <w:tc>
          <w:tcPr>
            <w:tcW w:w="2694" w:type="dxa"/>
            <w:gridSpan w:val="2"/>
            <w:tcBorders>
              <w:top w:val="single" w:sz="4" w:space="0" w:color="auto"/>
              <w:left w:val="single" w:sz="4" w:space="0" w:color="auto"/>
            </w:tcBorders>
          </w:tcPr>
          <w:p w14:paraId="6DAD5B19" w14:textId="77777777" w:rsidR="005B647A" w:rsidRDefault="005B647A" w:rsidP="005B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E8190" w:rsidR="005B647A" w:rsidRDefault="005B647A" w:rsidP="005B647A">
            <w:pPr>
              <w:pStyle w:val="CRCoverPage"/>
              <w:spacing w:after="0"/>
              <w:ind w:left="100"/>
              <w:rPr>
                <w:noProof/>
              </w:rPr>
            </w:pPr>
          </w:p>
        </w:tc>
      </w:tr>
      <w:tr w:rsidR="005B647A" w14:paraId="56E1E6C3" w14:textId="77777777" w:rsidTr="00547111">
        <w:tc>
          <w:tcPr>
            <w:tcW w:w="2694" w:type="dxa"/>
            <w:gridSpan w:val="2"/>
            <w:tcBorders>
              <w:left w:val="single" w:sz="4" w:space="0" w:color="auto"/>
            </w:tcBorders>
          </w:tcPr>
          <w:p w14:paraId="2FB9DE77"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0898542D" w14:textId="77777777" w:rsidR="005B647A" w:rsidRDefault="005B647A" w:rsidP="005B647A">
            <w:pPr>
              <w:pStyle w:val="CRCoverPage"/>
              <w:spacing w:after="0"/>
              <w:rPr>
                <w:noProof/>
                <w:sz w:val="8"/>
                <w:szCs w:val="8"/>
              </w:rPr>
            </w:pPr>
          </w:p>
        </w:tc>
      </w:tr>
      <w:tr w:rsidR="005B647A" w14:paraId="76F95A8B" w14:textId="77777777" w:rsidTr="00547111">
        <w:tc>
          <w:tcPr>
            <w:tcW w:w="2694" w:type="dxa"/>
            <w:gridSpan w:val="2"/>
            <w:tcBorders>
              <w:left w:val="single" w:sz="4" w:space="0" w:color="auto"/>
            </w:tcBorders>
          </w:tcPr>
          <w:p w14:paraId="335EAB52" w14:textId="77777777" w:rsidR="005B647A" w:rsidRDefault="005B647A" w:rsidP="005B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647A" w:rsidRDefault="005B647A" w:rsidP="005B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647A" w:rsidRDefault="005B647A" w:rsidP="005B647A">
            <w:pPr>
              <w:pStyle w:val="CRCoverPage"/>
              <w:spacing w:after="0"/>
              <w:jc w:val="center"/>
              <w:rPr>
                <w:b/>
                <w:caps/>
                <w:noProof/>
              </w:rPr>
            </w:pPr>
            <w:r>
              <w:rPr>
                <w:b/>
                <w:caps/>
                <w:noProof/>
              </w:rPr>
              <w:t>N</w:t>
            </w:r>
          </w:p>
        </w:tc>
        <w:tc>
          <w:tcPr>
            <w:tcW w:w="2977" w:type="dxa"/>
            <w:gridSpan w:val="4"/>
          </w:tcPr>
          <w:p w14:paraId="304CCBCB" w14:textId="77777777" w:rsidR="005B647A" w:rsidRDefault="005B647A" w:rsidP="005B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647A" w:rsidRDefault="005B647A" w:rsidP="005B647A">
            <w:pPr>
              <w:pStyle w:val="CRCoverPage"/>
              <w:spacing w:after="0"/>
              <w:ind w:left="99"/>
              <w:rPr>
                <w:noProof/>
              </w:rPr>
            </w:pPr>
          </w:p>
        </w:tc>
      </w:tr>
      <w:tr w:rsidR="005B647A" w14:paraId="34ACE2EB" w14:textId="77777777" w:rsidTr="00547111">
        <w:tc>
          <w:tcPr>
            <w:tcW w:w="2694" w:type="dxa"/>
            <w:gridSpan w:val="2"/>
            <w:tcBorders>
              <w:left w:val="single" w:sz="4" w:space="0" w:color="auto"/>
            </w:tcBorders>
          </w:tcPr>
          <w:p w14:paraId="571382F3" w14:textId="77777777" w:rsidR="005B647A" w:rsidRDefault="005B647A" w:rsidP="005B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1D64D9" w:rsidR="005B647A" w:rsidRDefault="008C5DB4" w:rsidP="005B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B647A" w:rsidRDefault="005B647A" w:rsidP="005B647A">
            <w:pPr>
              <w:pStyle w:val="CRCoverPage"/>
              <w:spacing w:after="0"/>
              <w:jc w:val="center"/>
              <w:rPr>
                <w:b/>
                <w:caps/>
                <w:noProof/>
              </w:rPr>
            </w:pPr>
          </w:p>
        </w:tc>
        <w:tc>
          <w:tcPr>
            <w:tcW w:w="2977" w:type="dxa"/>
            <w:gridSpan w:val="4"/>
          </w:tcPr>
          <w:p w14:paraId="7DB274D8" w14:textId="77777777" w:rsidR="005B647A" w:rsidRDefault="005B647A" w:rsidP="005B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A8955A" w:rsidR="005B647A" w:rsidRDefault="005B647A" w:rsidP="008C5DB4">
            <w:pPr>
              <w:pStyle w:val="CRCoverPage"/>
              <w:spacing w:after="0"/>
              <w:ind w:left="99"/>
              <w:rPr>
                <w:noProof/>
              </w:rPr>
            </w:pPr>
            <w:r>
              <w:rPr>
                <w:noProof/>
              </w:rPr>
              <w:t xml:space="preserve">TR </w:t>
            </w:r>
            <w:r w:rsidR="008C5DB4">
              <w:rPr>
                <w:noProof/>
              </w:rPr>
              <w:t xml:space="preserve">33.926 </w:t>
            </w:r>
            <w:r w:rsidR="00216F5C">
              <w:rPr>
                <w:noProof/>
              </w:rPr>
              <w:t>CR 0065</w:t>
            </w:r>
            <w:r>
              <w:rPr>
                <w:noProof/>
              </w:rPr>
              <w:t xml:space="preserve">.. </w:t>
            </w:r>
          </w:p>
        </w:tc>
      </w:tr>
      <w:tr w:rsidR="005B647A" w14:paraId="446DDBAC" w14:textId="77777777" w:rsidTr="00547111">
        <w:tc>
          <w:tcPr>
            <w:tcW w:w="2694" w:type="dxa"/>
            <w:gridSpan w:val="2"/>
            <w:tcBorders>
              <w:left w:val="single" w:sz="4" w:space="0" w:color="auto"/>
            </w:tcBorders>
          </w:tcPr>
          <w:p w14:paraId="678A1AA6" w14:textId="77777777" w:rsidR="005B647A" w:rsidRDefault="005B647A" w:rsidP="005B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667DF" w:rsidR="005B647A" w:rsidRDefault="00216F5C" w:rsidP="005B647A">
            <w:pPr>
              <w:pStyle w:val="CRCoverPage"/>
              <w:spacing w:after="0"/>
              <w:jc w:val="center"/>
              <w:rPr>
                <w:b/>
                <w:caps/>
                <w:noProof/>
              </w:rPr>
            </w:pPr>
            <w:r>
              <w:rPr>
                <w:b/>
                <w:caps/>
                <w:noProof/>
              </w:rPr>
              <w:t>x</w:t>
            </w:r>
          </w:p>
        </w:tc>
        <w:tc>
          <w:tcPr>
            <w:tcW w:w="2977" w:type="dxa"/>
            <w:gridSpan w:val="4"/>
          </w:tcPr>
          <w:p w14:paraId="1A4306D9" w14:textId="77777777" w:rsidR="005B647A" w:rsidRDefault="005B647A" w:rsidP="005B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647A" w:rsidRDefault="005B647A" w:rsidP="005B647A">
            <w:pPr>
              <w:pStyle w:val="CRCoverPage"/>
              <w:spacing w:after="0"/>
              <w:ind w:left="99"/>
              <w:rPr>
                <w:noProof/>
              </w:rPr>
            </w:pPr>
            <w:r>
              <w:rPr>
                <w:noProof/>
              </w:rPr>
              <w:t xml:space="preserve">TS/TR ... CR ... </w:t>
            </w:r>
          </w:p>
        </w:tc>
      </w:tr>
      <w:tr w:rsidR="005B647A" w14:paraId="55C714D2" w14:textId="77777777" w:rsidTr="00547111">
        <w:tc>
          <w:tcPr>
            <w:tcW w:w="2694" w:type="dxa"/>
            <w:gridSpan w:val="2"/>
            <w:tcBorders>
              <w:left w:val="single" w:sz="4" w:space="0" w:color="auto"/>
            </w:tcBorders>
          </w:tcPr>
          <w:p w14:paraId="45913E62" w14:textId="77777777" w:rsidR="005B647A" w:rsidRDefault="005B647A" w:rsidP="005B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BCF78" w:rsidR="005B647A" w:rsidRDefault="00216F5C" w:rsidP="005B647A">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5B647A" w:rsidRDefault="005B647A" w:rsidP="005B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647A" w:rsidRDefault="005B647A" w:rsidP="005B647A">
            <w:pPr>
              <w:pStyle w:val="CRCoverPage"/>
              <w:spacing w:after="0"/>
              <w:ind w:left="99"/>
              <w:rPr>
                <w:noProof/>
              </w:rPr>
            </w:pPr>
            <w:r>
              <w:rPr>
                <w:noProof/>
              </w:rPr>
              <w:t xml:space="preserve">TS/TR ... CR ... </w:t>
            </w:r>
          </w:p>
        </w:tc>
      </w:tr>
      <w:tr w:rsidR="005B647A" w14:paraId="60DF82CC" w14:textId="77777777" w:rsidTr="008863B9">
        <w:tc>
          <w:tcPr>
            <w:tcW w:w="2694" w:type="dxa"/>
            <w:gridSpan w:val="2"/>
            <w:tcBorders>
              <w:left w:val="single" w:sz="4" w:space="0" w:color="auto"/>
            </w:tcBorders>
          </w:tcPr>
          <w:p w14:paraId="517696CD" w14:textId="77777777" w:rsidR="005B647A" w:rsidRDefault="005B647A" w:rsidP="005B647A">
            <w:pPr>
              <w:pStyle w:val="CRCoverPage"/>
              <w:spacing w:after="0"/>
              <w:rPr>
                <w:b/>
                <w:i/>
                <w:noProof/>
              </w:rPr>
            </w:pPr>
          </w:p>
        </w:tc>
        <w:tc>
          <w:tcPr>
            <w:tcW w:w="6946" w:type="dxa"/>
            <w:gridSpan w:val="9"/>
            <w:tcBorders>
              <w:right w:val="single" w:sz="4" w:space="0" w:color="auto"/>
            </w:tcBorders>
          </w:tcPr>
          <w:p w14:paraId="4D84207F" w14:textId="77777777" w:rsidR="005B647A" w:rsidRDefault="005B647A" w:rsidP="005B647A">
            <w:pPr>
              <w:pStyle w:val="CRCoverPage"/>
              <w:spacing w:after="0"/>
              <w:rPr>
                <w:noProof/>
              </w:rPr>
            </w:pPr>
          </w:p>
        </w:tc>
      </w:tr>
      <w:tr w:rsidR="005B647A" w14:paraId="556B87B6" w14:textId="77777777" w:rsidTr="008863B9">
        <w:tc>
          <w:tcPr>
            <w:tcW w:w="2694" w:type="dxa"/>
            <w:gridSpan w:val="2"/>
            <w:tcBorders>
              <w:left w:val="single" w:sz="4" w:space="0" w:color="auto"/>
              <w:bottom w:val="single" w:sz="4" w:space="0" w:color="auto"/>
            </w:tcBorders>
          </w:tcPr>
          <w:p w14:paraId="79A9C411" w14:textId="77777777" w:rsidR="005B647A" w:rsidRDefault="005B647A" w:rsidP="005B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647A" w:rsidRDefault="005B647A" w:rsidP="005B647A">
            <w:pPr>
              <w:pStyle w:val="CRCoverPage"/>
              <w:spacing w:after="0"/>
              <w:ind w:left="100"/>
              <w:rPr>
                <w:noProof/>
              </w:rPr>
            </w:pPr>
          </w:p>
        </w:tc>
      </w:tr>
      <w:tr w:rsidR="005B647A" w:rsidRPr="008863B9" w14:paraId="45BFE792" w14:textId="77777777" w:rsidTr="008863B9">
        <w:tc>
          <w:tcPr>
            <w:tcW w:w="2694" w:type="dxa"/>
            <w:gridSpan w:val="2"/>
            <w:tcBorders>
              <w:top w:val="single" w:sz="4" w:space="0" w:color="auto"/>
              <w:bottom w:val="single" w:sz="4" w:space="0" w:color="auto"/>
            </w:tcBorders>
          </w:tcPr>
          <w:p w14:paraId="194242DD" w14:textId="77777777" w:rsidR="005B647A" w:rsidRPr="008863B9" w:rsidRDefault="005B647A" w:rsidP="005B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47A" w:rsidRPr="008863B9" w:rsidRDefault="005B647A" w:rsidP="005B647A">
            <w:pPr>
              <w:pStyle w:val="CRCoverPage"/>
              <w:spacing w:after="0"/>
              <w:ind w:left="100"/>
              <w:rPr>
                <w:noProof/>
                <w:sz w:val="8"/>
                <w:szCs w:val="8"/>
              </w:rPr>
            </w:pPr>
          </w:p>
        </w:tc>
      </w:tr>
      <w:tr w:rsidR="005B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47A" w:rsidRDefault="005B647A" w:rsidP="005B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647A" w:rsidRDefault="005B647A" w:rsidP="005B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56B6C" w14:textId="77777777" w:rsidR="00060B42" w:rsidRPr="00060B42" w:rsidRDefault="00060B42" w:rsidP="00060B42">
      <w:pPr>
        <w:jc w:val="center"/>
        <w:rPr>
          <w:color w:val="FF0000"/>
          <w:sz w:val="28"/>
        </w:rPr>
      </w:pPr>
      <w:bookmarkStart w:id="2"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2"/>
    </w:p>
    <w:p w14:paraId="1257C311" w14:textId="7A1276FE" w:rsidR="005B647A" w:rsidRPr="005B647A" w:rsidRDefault="00E81385" w:rsidP="005B647A">
      <w:pPr>
        <w:keepNext/>
        <w:keepLines/>
        <w:pBdr>
          <w:top w:val="none" w:sz="4" w:space="0" w:color="000000"/>
        </w:pBdr>
        <w:spacing w:before="120"/>
        <w:ind w:left="1418" w:hanging="1418"/>
        <w:outlineLvl w:val="3"/>
        <w:rPr>
          <w:ins w:id="3" w:author="Lorenz, Ben" w:date="2023-02-10T08:48:00Z"/>
          <w:rFonts w:ascii="Arial" w:hAnsi="Arial"/>
          <w:lang w:eastAsia="en-GB"/>
        </w:rPr>
      </w:pPr>
      <w:ins w:id="4" w:author="Lorenz, Ben" w:date="2023-02-10T08:48:00Z">
        <w:r>
          <w:rPr>
            <w:rFonts w:ascii="Arial" w:hAnsi="Arial"/>
            <w:bCs/>
          </w:rPr>
          <w:t>4.2.2.6.2</w:t>
        </w:r>
        <w:r>
          <w:rPr>
            <w:rFonts w:ascii="Arial" w:hAnsi="Arial"/>
            <w:bCs/>
          </w:rPr>
          <w:tab/>
        </w:r>
        <w:r w:rsidR="005B647A" w:rsidRPr="00E81385">
          <w:rPr>
            <w:rFonts w:ascii="Arial" w:hAnsi="Arial"/>
            <w:bCs/>
          </w:rPr>
          <w:t>C</w:t>
        </w:r>
        <w:r w:rsidR="005B647A" w:rsidRPr="005B647A">
          <w:rPr>
            <w:rFonts w:ascii="Arial" w:hAnsi="Arial"/>
          </w:rPr>
          <w:t xml:space="preserve">orrect transfer of </w:t>
        </w:r>
        <w:r w:rsidR="005B647A" w:rsidRPr="00E81385">
          <w:rPr>
            <w:rFonts w:ascii="Arial" w:hAnsi="Arial"/>
            <w:bCs/>
          </w:rPr>
          <w:t>UE security capabilities in AS security establishment</w:t>
        </w:r>
      </w:ins>
    </w:p>
    <w:p w14:paraId="4BE329FC" w14:textId="77777777" w:rsidR="005B647A" w:rsidRPr="005B647A" w:rsidRDefault="005B647A" w:rsidP="005B647A">
      <w:pPr>
        <w:rPr>
          <w:ins w:id="5" w:author="Lorenz, Ben" w:date="2023-02-10T08:48:00Z"/>
        </w:rPr>
      </w:pPr>
      <w:ins w:id="6" w:author="Lorenz, Ben" w:date="2023-02-10T08:48:00Z">
        <w:r w:rsidRPr="005B647A">
          <w:rPr>
            <w:i/>
            <w:iCs/>
          </w:rPr>
          <w:t>Requirement Name:</w:t>
        </w:r>
        <w:r w:rsidRPr="005B647A">
          <w:t xml:space="preserve"> Correct transfer of UE security capabilities in AS security establishment</w:t>
        </w:r>
      </w:ins>
    </w:p>
    <w:p w14:paraId="64CE74F9" w14:textId="77777777" w:rsidR="005B647A" w:rsidRPr="005B647A" w:rsidRDefault="005B647A" w:rsidP="005B647A">
      <w:pPr>
        <w:rPr>
          <w:ins w:id="7" w:author="Lorenz, Ben" w:date="2023-02-10T08:48:00Z"/>
        </w:rPr>
      </w:pPr>
      <w:ins w:id="8" w:author="Lorenz, Ben" w:date="2023-02-10T08:48:00Z">
        <w:r w:rsidRPr="005B647A">
          <w:rPr>
            <w:i/>
            <w:iCs/>
          </w:rPr>
          <w:t>Requirement Reference:</w:t>
        </w:r>
        <w:r w:rsidRPr="005B647A">
          <w:t xml:space="preserve"> TS 33.501 [2], clause 6.7.3.0.</w:t>
        </w:r>
      </w:ins>
    </w:p>
    <w:p w14:paraId="5F6A58C9" w14:textId="77777777" w:rsidR="005B647A" w:rsidRPr="005B647A" w:rsidRDefault="005B647A" w:rsidP="005B647A">
      <w:pPr>
        <w:rPr>
          <w:ins w:id="9" w:author="Lorenz, Ben" w:date="2023-02-10T08:48:00Z"/>
        </w:rPr>
      </w:pPr>
      <w:ins w:id="10" w:author="Lorenz, Ben" w:date="2023-02-10T08:48:00Z">
        <w:r w:rsidRPr="005B647A">
          <w:rPr>
            <w:i/>
            <w:iCs/>
          </w:rPr>
          <w:t>Requirement Description</w:t>
        </w:r>
        <w:r w:rsidRPr="005B647A">
          <w:t xml:space="preserve">: “When AS security context is to be established in the </w:t>
        </w:r>
        <w:proofErr w:type="spellStart"/>
        <w:r w:rsidRPr="005B647A">
          <w:t>gNB</w:t>
        </w:r>
        <w:proofErr w:type="spellEnd"/>
        <w:r w:rsidRPr="005B647A">
          <w:t>/ng-</w:t>
        </w:r>
        <w:proofErr w:type="spellStart"/>
        <w:r w:rsidRPr="005B647A">
          <w:t>eNB</w:t>
        </w:r>
        <w:proofErr w:type="spellEnd"/>
        <w:r w:rsidRPr="005B647A">
          <w:t xml:space="preserve">, the AMF shall send the UE 5G security capabilities to the </w:t>
        </w:r>
        <w:proofErr w:type="spellStart"/>
        <w:r w:rsidRPr="005B647A">
          <w:t>gNB</w:t>
        </w:r>
        <w:proofErr w:type="spellEnd"/>
        <w:r w:rsidRPr="005B647A">
          <w:t>/ng-</w:t>
        </w:r>
        <w:proofErr w:type="spellStart"/>
        <w:r w:rsidRPr="005B647A">
          <w:t>eNB</w:t>
        </w:r>
        <w:proofErr w:type="spellEnd"/>
        <w:r w:rsidRPr="005B647A">
          <w:t>.” as specified in TS 33.501 [2], clause 6.7.3.0</w:t>
        </w:r>
      </w:ins>
    </w:p>
    <w:p w14:paraId="0DDCF92E" w14:textId="77777777" w:rsidR="005B647A" w:rsidRPr="005B647A" w:rsidRDefault="005B647A" w:rsidP="005B647A">
      <w:pPr>
        <w:rPr>
          <w:ins w:id="11" w:author="Lorenz, Ben" w:date="2023-02-10T08:48:00Z"/>
        </w:rPr>
      </w:pPr>
      <w:ins w:id="12" w:author="Lorenz, Ben" w:date="2023-02-10T08:48:00Z">
        <w:r w:rsidRPr="005B647A">
          <w:rPr>
            <w:i/>
            <w:iCs/>
          </w:rPr>
          <w:t>Threat References:</w:t>
        </w:r>
        <w:r w:rsidRPr="005B647A">
          <w:t xml:space="preserve"> TR 33.926 [4], clause K.2.6.2 Invalid encoding of UE security capabilities on the NG interface</w:t>
        </w:r>
      </w:ins>
    </w:p>
    <w:p w14:paraId="71500B3C" w14:textId="77777777" w:rsidR="005B647A" w:rsidRPr="005B647A" w:rsidRDefault="005B647A" w:rsidP="005B647A">
      <w:pPr>
        <w:rPr>
          <w:ins w:id="13" w:author="Lorenz, Ben" w:date="2023-02-10T08:48:00Z"/>
        </w:rPr>
      </w:pPr>
      <w:ins w:id="14" w:author="Lorenz, Ben" w:date="2023-02-10T08:48:00Z">
        <w:r w:rsidRPr="005B647A">
          <w:rPr>
            <w:i/>
            <w:iCs/>
          </w:rPr>
          <w:t>Test Case:</w:t>
        </w:r>
      </w:ins>
    </w:p>
    <w:p w14:paraId="26CBFF79" w14:textId="77777777" w:rsidR="005B647A" w:rsidRPr="00E81385" w:rsidRDefault="005B647A" w:rsidP="005B647A">
      <w:pPr>
        <w:rPr>
          <w:ins w:id="15" w:author="Lorenz, Ben" w:date="2023-02-10T08:48:00Z"/>
          <w:bCs/>
        </w:rPr>
      </w:pPr>
      <w:ins w:id="16" w:author="Lorenz, Ben" w:date="2023-02-10T08:48:00Z">
        <w:r w:rsidRPr="00E07A93">
          <w:rPr>
            <w:b/>
            <w:bCs/>
          </w:rPr>
          <w:t>Test Name:</w:t>
        </w:r>
        <w:r w:rsidRPr="00E81385">
          <w:rPr>
            <w:bCs/>
          </w:rPr>
          <w:t xml:space="preserve"> TC_UE_SEC_CAPS_AS_CONTEXT_SETUP</w:t>
        </w:r>
      </w:ins>
    </w:p>
    <w:p w14:paraId="2148C8D7" w14:textId="5B76594F" w:rsidR="00E07A93" w:rsidRDefault="00E07A93" w:rsidP="005B647A">
      <w:pPr>
        <w:rPr>
          <w:ins w:id="17" w:author="Lorenz, Ben" w:date="2023-02-10T08:50:00Z"/>
          <w:b/>
          <w:bCs/>
        </w:rPr>
      </w:pPr>
      <w:ins w:id="18" w:author="Lorenz, Ben" w:date="2023-02-10T08:50:00Z">
        <w:r w:rsidRPr="00E07A93">
          <w:rPr>
            <w:b/>
            <w:bCs/>
          </w:rPr>
          <w:t>Procedure and execution steps:</w:t>
        </w:r>
      </w:ins>
    </w:p>
    <w:p w14:paraId="7B149667" w14:textId="2C179F58" w:rsidR="005B647A" w:rsidRPr="005B647A" w:rsidRDefault="005B647A" w:rsidP="005B647A">
      <w:pPr>
        <w:rPr>
          <w:ins w:id="19" w:author="Lorenz, Ben" w:date="2023-02-10T08:48:00Z"/>
          <w:b/>
        </w:rPr>
      </w:pPr>
      <w:ins w:id="20" w:author="Lorenz, Ben" w:date="2023-02-10T08:48:00Z">
        <w:r w:rsidRPr="00E07A93">
          <w:rPr>
            <w:b/>
            <w:bCs/>
          </w:rPr>
          <w:t>Purpose:</w:t>
        </w:r>
      </w:ins>
    </w:p>
    <w:p w14:paraId="5FDAD844" w14:textId="77777777" w:rsidR="005B647A" w:rsidRPr="005B647A" w:rsidRDefault="005B647A" w:rsidP="005B647A">
      <w:pPr>
        <w:rPr>
          <w:ins w:id="21" w:author="Lorenz, Ben" w:date="2023-02-10T08:48:00Z"/>
        </w:rPr>
      </w:pPr>
      <w:ins w:id="22" w:author="Lorenz, Ben" w:date="2023-02-10T08:48:00Z">
        <w:r w:rsidRPr="005B647A">
          <w:t>Verify that the UE security capabilities sent by the UE in the initial NAS registration request are the</w:t>
        </w:r>
        <w:del w:id="23" w:author="davidrupprecht" w:date="2023-02-09T08:17:00Z">
          <w:r w:rsidRPr="005B647A">
            <w:delText xml:space="preserve"> </w:delText>
          </w:r>
        </w:del>
        <w:r w:rsidRPr="005B647A">
          <w:t xml:space="preserve"> same as the ones sent</w:t>
        </w:r>
        <w:del w:id="24" w:author="davidrupprecht" w:date="2023-02-09T08:17:00Z">
          <w:r w:rsidRPr="005B647A">
            <w:delText xml:space="preserve"> </w:delText>
          </w:r>
        </w:del>
        <w:r w:rsidRPr="005B647A">
          <w:t xml:space="preserve"> equal as the ones sent in the NGAP Context Setup Request message to establish AS security.</w:t>
        </w:r>
      </w:ins>
    </w:p>
    <w:p w14:paraId="69A78370" w14:textId="77777777" w:rsidR="005B647A" w:rsidRPr="005B647A" w:rsidRDefault="005B647A" w:rsidP="005B647A">
      <w:pPr>
        <w:rPr>
          <w:ins w:id="25" w:author="Lorenz, Ben" w:date="2023-02-10T08:48:00Z"/>
          <w:b/>
          <w:bCs/>
        </w:rPr>
      </w:pPr>
      <w:ins w:id="26" w:author="Lorenz, Ben" w:date="2023-02-10T08:48:00Z">
        <w:r w:rsidRPr="005B647A">
          <w:rPr>
            <w:b/>
            <w:bCs/>
          </w:rPr>
          <w:t>Pre-Conditions:</w:t>
        </w:r>
      </w:ins>
    </w:p>
    <w:p w14:paraId="5A6A5E9D" w14:textId="77777777" w:rsidR="005B647A" w:rsidRPr="005B647A" w:rsidRDefault="005B647A" w:rsidP="005B647A">
      <w:pPr>
        <w:ind w:firstLine="284"/>
        <w:rPr>
          <w:ins w:id="27" w:author="Lorenz, Ben" w:date="2023-02-10T08:48:00Z"/>
        </w:rPr>
      </w:pPr>
      <w:ins w:id="28" w:author="Lorenz, Ben" w:date="2023-02-10T08:48:00Z">
        <w:r w:rsidRPr="005B647A">
          <w:t>-</w:t>
        </w:r>
        <w:r w:rsidRPr="005B647A">
          <w:tab/>
          <w:t xml:space="preserve">Test environment with UE, </w:t>
        </w:r>
        <w:proofErr w:type="spellStart"/>
        <w:r w:rsidRPr="005B647A">
          <w:t>gNodeB</w:t>
        </w:r>
        <w:proofErr w:type="spellEnd"/>
        <w:r w:rsidRPr="005B647A">
          <w:t>, AUSF and UDM. All of them may be simulated.</w:t>
        </w:r>
      </w:ins>
    </w:p>
    <w:p w14:paraId="3DBCA1B3" w14:textId="77777777" w:rsidR="005B647A" w:rsidRPr="005B647A" w:rsidRDefault="005B647A" w:rsidP="005B647A">
      <w:pPr>
        <w:ind w:firstLine="284"/>
        <w:rPr>
          <w:ins w:id="29" w:author="Lorenz, Ben" w:date="2023-02-10T08:48:00Z"/>
        </w:rPr>
      </w:pPr>
      <w:ins w:id="30" w:author="Lorenz, Ben" w:date="2023-02-10T08:48:00Z">
        <w:r w:rsidRPr="005B647A">
          <w:t>-</w:t>
        </w:r>
        <w:r w:rsidRPr="005B647A">
          <w:tab/>
          <w:t>The tester configures valid UE 5G security capabilities.</w:t>
        </w:r>
      </w:ins>
    </w:p>
    <w:p w14:paraId="089422C0" w14:textId="77777777" w:rsidR="001E4ADC" w:rsidRPr="005B647A" w:rsidRDefault="005B647A" w:rsidP="005B647A">
      <w:pPr>
        <w:ind w:firstLine="284"/>
        <w:rPr>
          <w:ins w:id="31" w:author="Lorenz, Ben" w:date="2023-02-10T08:48:00Z"/>
          <w:b/>
          <w:bCs/>
        </w:rPr>
      </w:pPr>
      <w:ins w:id="32" w:author="Lorenz, Ben" w:date="2023-02-10T08:48:00Z">
        <w:r w:rsidRPr="005B647A">
          <w:t>-</w:t>
        </w:r>
        <w:r w:rsidRPr="005B647A">
          <w:tab/>
          <w:t xml:space="preserve">The tester captures the NGAP traffic between the </w:t>
        </w:r>
        <w:proofErr w:type="spellStart"/>
        <w:r w:rsidRPr="005B647A">
          <w:t>gNodeB</w:t>
        </w:r>
        <w:proofErr w:type="spellEnd"/>
        <w:r w:rsidRPr="005B647A">
          <w:t xml:space="preserve"> and AMF on the N2 interface.</w:t>
        </w:r>
      </w:ins>
    </w:p>
    <w:p w14:paraId="3605E79B" w14:textId="77777777" w:rsidR="005B647A" w:rsidRPr="005B647A" w:rsidRDefault="005B647A" w:rsidP="005B647A">
      <w:pPr>
        <w:rPr>
          <w:ins w:id="33" w:author="Lorenz, Ben" w:date="2023-02-10T08:48:00Z"/>
          <w:b/>
          <w:bCs/>
        </w:rPr>
      </w:pPr>
      <w:ins w:id="34" w:author="Lorenz, Ben" w:date="2023-02-10T08:48:00Z">
        <w:r w:rsidRPr="005B647A">
          <w:rPr>
            <w:b/>
            <w:bCs/>
          </w:rPr>
          <w:t>Execution Steps:</w:t>
        </w:r>
      </w:ins>
    </w:p>
    <w:p w14:paraId="1B930691" w14:textId="77777777" w:rsidR="005B647A" w:rsidRPr="005B647A" w:rsidRDefault="005B647A" w:rsidP="005B647A">
      <w:pPr>
        <w:rPr>
          <w:ins w:id="35" w:author="Lorenz, Ben" w:date="2023-02-10T08:48:00Z"/>
          <w:b/>
          <w:bCs/>
        </w:rPr>
      </w:pPr>
      <w:ins w:id="36" w:author="Lorenz, Ben" w:date="2023-02-10T08:48:00Z">
        <w:r w:rsidRPr="005B647A">
          <w:t>The tester triggers the initial NAS registration procedure with valid UE security capabilities.</w:t>
        </w:r>
      </w:ins>
    </w:p>
    <w:p w14:paraId="726FB9AC" w14:textId="77777777" w:rsidR="005B647A" w:rsidRPr="005B647A" w:rsidRDefault="005B647A" w:rsidP="005B647A">
      <w:pPr>
        <w:rPr>
          <w:ins w:id="37" w:author="Lorenz, Ben" w:date="2023-02-10T08:48:00Z"/>
        </w:rPr>
      </w:pPr>
      <w:ins w:id="38" w:author="Lorenz, Ben" w:date="2023-02-10T08:48:00Z">
        <w:r w:rsidRPr="005B647A">
          <w:rPr>
            <w:b/>
            <w:bCs/>
          </w:rPr>
          <w:t>Expected Results:</w:t>
        </w:r>
      </w:ins>
    </w:p>
    <w:p w14:paraId="4332E2E3" w14:textId="77777777" w:rsidR="005B647A" w:rsidRPr="005B647A" w:rsidRDefault="005B647A" w:rsidP="005B647A">
      <w:pPr>
        <w:rPr>
          <w:ins w:id="39" w:author="Lorenz, Ben" w:date="2023-02-10T08:48:00Z"/>
        </w:rPr>
      </w:pPr>
      <w:ins w:id="40" w:author="Lorenz, Ben" w:date="2023-02-10T08:48:00Z">
        <w:r w:rsidRPr="005B647A">
          <w:t>The NGAP Context Setup Request contains the same UE 5G security capabilities as sent in the initial NAS registration request.</w:t>
        </w:r>
      </w:ins>
    </w:p>
    <w:p w14:paraId="1236EB6B" w14:textId="77777777" w:rsidR="005B647A" w:rsidRPr="005B647A" w:rsidRDefault="005B647A" w:rsidP="005B647A">
      <w:pPr>
        <w:rPr>
          <w:ins w:id="41" w:author="Lorenz, Ben" w:date="2023-02-10T08:48:00Z"/>
        </w:rPr>
      </w:pPr>
      <w:ins w:id="42" w:author="Lorenz, Ben" w:date="2023-02-10T08:48:00Z">
        <w:r w:rsidRPr="005B647A">
          <w:rPr>
            <w:b/>
            <w:bCs/>
          </w:rPr>
          <w:t>Expected format of evidence:</w:t>
        </w:r>
      </w:ins>
    </w:p>
    <w:p w14:paraId="5FF23040" w14:textId="77777777" w:rsidR="005B647A" w:rsidRPr="005B647A" w:rsidRDefault="005B647A" w:rsidP="005B647A">
      <w:pPr>
        <w:ind w:firstLine="284"/>
        <w:rPr>
          <w:ins w:id="43" w:author="Lorenz, Ben" w:date="2023-02-10T08:48:00Z"/>
        </w:rPr>
      </w:pPr>
      <w:ins w:id="44" w:author="Lorenz, Ben" w:date="2023-02-10T08:48:00Z">
        <w:r w:rsidRPr="005B647A">
          <w:t>-</w:t>
        </w:r>
        <w:r w:rsidRPr="005B647A">
          <w:tab/>
          <w:t>List of configured UE 5G security capabilities</w:t>
        </w:r>
      </w:ins>
    </w:p>
    <w:p w14:paraId="6931F2EB" w14:textId="77777777" w:rsidR="005B647A" w:rsidRPr="005B647A" w:rsidRDefault="005B647A" w:rsidP="005B647A">
      <w:pPr>
        <w:ind w:firstLine="284"/>
        <w:rPr>
          <w:ins w:id="45" w:author="Lorenz, Ben" w:date="2023-02-10T08:48:00Z"/>
        </w:rPr>
      </w:pPr>
      <w:ins w:id="46" w:author="Lorenz, Ben" w:date="2023-02-10T08:48:00Z">
        <w:r w:rsidRPr="005B647A">
          <w:t>-</w:t>
        </w:r>
        <w:r w:rsidRPr="005B647A">
          <w:tab/>
          <w:t>Network trace (*.</w:t>
        </w:r>
        <w:proofErr w:type="spellStart"/>
        <w:r w:rsidRPr="005B647A">
          <w:t>pcap</w:t>
        </w:r>
        <w:proofErr w:type="spellEnd"/>
        <w:r w:rsidRPr="005B647A">
          <w:t xml:space="preserve"> file) containing the captured messages.</w:t>
        </w:r>
      </w:ins>
    </w:p>
    <w:p w14:paraId="68C9CD36" w14:textId="65B6EAFE" w:rsidR="001E41F3" w:rsidRDefault="001E41F3">
      <w:pPr>
        <w:rPr>
          <w:noProof/>
        </w:rPr>
      </w:pPr>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6F5C"/>
    <w:rsid w:val="0026004D"/>
    <w:rsid w:val="002640DD"/>
    <w:rsid w:val="00264ABC"/>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B647A"/>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C5DB4"/>
    <w:rsid w:val="008D39FE"/>
    <w:rsid w:val="008F3789"/>
    <w:rsid w:val="008F686C"/>
    <w:rsid w:val="009148DE"/>
    <w:rsid w:val="00926E0C"/>
    <w:rsid w:val="00941E30"/>
    <w:rsid w:val="009777D9"/>
    <w:rsid w:val="00991B88"/>
    <w:rsid w:val="009A5753"/>
    <w:rsid w:val="009A579D"/>
    <w:rsid w:val="009E3297"/>
    <w:rsid w:val="009F734F"/>
    <w:rsid w:val="009F7FB6"/>
    <w:rsid w:val="00A1069F"/>
    <w:rsid w:val="00A246B6"/>
    <w:rsid w:val="00A47E70"/>
    <w:rsid w:val="00A50CF0"/>
    <w:rsid w:val="00A7671C"/>
    <w:rsid w:val="00AA2CBC"/>
    <w:rsid w:val="00AC1705"/>
    <w:rsid w:val="00AC5820"/>
    <w:rsid w:val="00AD1CD8"/>
    <w:rsid w:val="00B13F88"/>
    <w:rsid w:val="00B258BB"/>
    <w:rsid w:val="00B67B97"/>
    <w:rsid w:val="00B968C8"/>
    <w:rsid w:val="00BA3EC5"/>
    <w:rsid w:val="00BA51D9"/>
    <w:rsid w:val="00BB5DFC"/>
    <w:rsid w:val="00BD279D"/>
    <w:rsid w:val="00BD6BB8"/>
    <w:rsid w:val="00C12D8A"/>
    <w:rsid w:val="00C4260C"/>
    <w:rsid w:val="00C66BA2"/>
    <w:rsid w:val="00C95985"/>
    <w:rsid w:val="00CC5026"/>
    <w:rsid w:val="00CC68D0"/>
    <w:rsid w:val="00CF5C18"/>
    <w:rsid w:val="00D03F9A"/>
    <w:rsid w:val="00D06D51"/>
    <w:rsid w:val="00D24991"/>
    <w:rsid w:val="00D50255"/>
    <w:rsid w:val="00D55BE4"/>
    <w:rsid w:val="00D66520"/>
    <w:rsid w:val="00D9340F"/>
    <w:rsid w:val="00DE34CF"/>
    <w:rsid w:val="00E07A93"/>
    <w:rsid w:val="00E13F3D"/>
    <w:rsid w:val="00E34898"/>
    <w:rsid w:val="00E8138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8BE7F-7F80-4B71-B782-FFDAB37BC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566</Words>
  <Characters>3396</Characters>
  <Application>Microsoft Office Word</Application>
  <DocSecurity>0</DocSecurity>
  <Lines>28</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2</cp:revision>
  <cp:lastPrinted>1899-12-31T23:00:00Z</cp:lastPrinted>
  <dcterms:created xsi:type="dcterms:W3CDTF">2023-02-10T13:51:00Z</dcterms:created>
  <dcterms:modified xsi:type="dcterms:W3CDTF">2023-02-10T13:51:00Z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